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86" w:rsidRDefault="007A3A86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A3A86" w:rsidRPr="005A3365" w:rsidRDefault="007A3A86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№ 21</w:t>
      </w:r>
      <w:r w:rsidRPr="005A3365">
        <w:rPr>
          <w:rFonts w:ascii="Times New Roman" w:hAnsi="Times New Roman"/>
          <w:sz w:val="28"/>
          <w:szCs w:val="28"/>
        </w:rPr>
        <w:t>а к</w:t>
      </w:r>
    </w:p>
    <w:p w:rsidR="007A3A86" w:rsidRPr="005A3365" w:rsidRDefault="007A3A86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Договору от «___»_________</w:t>
      </w:r>
    </w:p>
    <w:p w:rsidR="007A3A86" w:rsidRPr="005A3365" w:rsidRDefault="007A3A86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7A3A86" w:rsidRPr="00A01957" w:rsidRDefault="007A3A86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7A3A86" w:rsidRPr="00A01957" w:rsidRDefault="007A3A86" w:rsidP="00A01957">
      <w:pPr>
        <w:ind w:left="4248" w:firstLine="708"/>
        <w:rPr>
          <w:rFonts w:ascii="Times New Roman" w:hAnsi="Times New Roman"/>
          <w:sz w:val="28"/>
          <w:szCs w:val="28"/>
        </w:rPr>
      </w:pPr>
      <w:r w:rsidRPr="00A01957">
        <w:rPr>
          <w:rFonts w:ascii="Times New Roman" w:hAnsi="Times New Roman"/>
          <w:sz w:val="28"/>
          <w:szCs w:val="28"/>
        </w:rPr>
        <w:t xml:space="preserve">Форма </w:t>
      </w:r>
    </w:p>
    <w:p w:rsidR="007A3A86" w:rsidRPr="00A01957" w:rsidRDefault="007A3A86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7A3A86" w:rsidRDefault="007A3A86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7A3A86" w:rsidRPr="00A01957" w:rsidRDefault="007A3A86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7A3A86" w:rsidRPr="00AE6AF9" w:rsidRDefault="007A3A86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7A3A86" w:rsidRPr="00AE6AF9" w:rsidRDefault="007A3A86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7A3A86" w:rsidRPr="00AE6AF9" w:rsidRDefault="007A3A86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7A3A86" w:rsidRPr="00963BA6" w:rsidRDefault="007A3A86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НДС):___ (___) рублей 00 копеек с учетом НДС.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 ___ (___) рублей 00 копеек.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B50155" w:rsidRDefault="007A3A86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B50155" w:rsidRDefault="007A3A86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B50155" w:rsidRDefault="007A3A86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7A3A86" w:rsidRPr="00B8013E" w:rsidRDefault="007A3A86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B8013E" w:rsidRDefault="007A3A86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B8013E" w:rsidRDefault="007A3A86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7A3A86" w:rsidRPr="005A3365" w:rsidRDefault="007A3A86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7A3A86" w:rsidRPr="00B50155" w:rsidTr="0049750C">
        <w:tc>
          <w:tcPr>
            <w:tcW w:w="3261" w:type="dxa"/>
          </w:tcPr>
          <w:p w:rsidR="007A3A86" w:rsidRPr="00B50155" w:rsidRDefault="007A3A86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7A3A86" w:rsidRPr="00B50155" w:rsidTr="0049750C">
        <w:trPr>
          <w:trHeight w:val="274"/>
        </w:trPr>
        <w:tc>
          <w:tcPr>
            <w:tcW w:w="3261" w:type="dxa"/>
          </w:tcPr>
          <w:p w:rsidR="007A3A86" w:rsidRPr="00B50155" w:rsidRDefault="007A3A86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7A3A86" w:rsidRPr="00B50155" w:rsidRDefault="007A3A86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7A3A86" w:rsidRPr="00B50155" w:rsidRDefault="007A3A86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7A3A86" w:rsidRPr="00B50155" w:rsidRDefault="007A3A86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7A3A86" w:rsidRPr="00B50155" w:rsidRDefault="007A3A86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7A3A86" w:rsidRPr="00B50155" w:rsidRDefault="007A3A86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7A3A86" w:rsidRPr="00B50155" w:rsidRDefault="007A3A86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7A3A86" w:rsidRPr="00B50155" w:rsidRDefault="007A3A86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Default="007A3A8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7A3A86" w:rsidRDefault="007A3A8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7A3A86" w:rsidRDefault="007A3A8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7A3A86" w:rsidRDefault="007A3A8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7A3A86" w:rsidRDefault="007A3A8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7A3A86" w:rsidRPr="005A3365" w:rsidRDefault="007A3A86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7A3A86" w:rsidRPr="005A3365" w:rsidRDefault="007A3A86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7A3A86" w:rsidRPr="005A3365" w:rsidRDefault="007A3A86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0A7DB9" w:rsidRDefault="007A3A86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7A3A86" w:rsidRPr="008E16FF" w:rsidRDefault="007A3A86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7A3A86" w:rsidRPr="008E16FF" w:rsidRDefault="007A3A86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7A3A86" w:rsidRPr="005A3365" w:rsidRDefault="007A3A86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7A3A86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7A3A86" w:rsidRPr="00113148" w:rsidTr="0049750C">
        <w:trPr>
          <w:trHeight w:val="1938"/>
          <w:jc w:val="center"/>
        </w:trPr>
        <w:tc>
          <w:tcPr>
            <w:tcW w:w="4965" w:type="dxa"/>
          </w:tcPr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7A3A86" w:rsidRPr="00113148" w:rsidRDefault="007A3A86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A3A86" w:rsidRPr="00D07B25" w:rsidRDefault="007A3A86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A3A86" w:rsidRPr="00D07B25" w:rsidSect="00EC7411">
      <w:headerReference w:type="default" r:id="rId7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A86" w:rsidRDefault="007A3A86" w:rsidP="00E64E14">
      <w:r>
        <w:separator/>
      </w:r>
    </w:p>
  </w:endnote>
  <w:endnote w:type="continuationSeparator" w:id="0">
    <w:p w:rsidR="007A3A86" w:rsidRDefault="007A3A86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A86" w:rsidRDefault="007A3A86" w:rsidP="00E64E14">
      <w:r>
        <w:separator/>
      </w:r>
    </w:p>
  </w:footnote>
  <w:footnote w:type="continuationSeparator" w:id="0">
    <w:p w:rsidR="007A3A86" w:rsidRDefault="007A3A86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A86" w:rsidRDefault="007A3A86">
    <w:pPr>
      <w:pStyle w:val="Header"/>
      <w:jc w:val="center"/>
    </w:pPr>
    <w:fldSimple w:instr=" PAGE   \* MERGEFORMAT ">
      <w:r>
        <w:rPr>
          <w:noProof/>
        </w:rPr>
        <w:t>10</w:t>
      </w:r>
    </w:fldSimple>
  </w:p>
  <w:p w:rsidR="007A3A86" w:rsidRDefault="007A3A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59D8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75D3"/>
    <w:rsid w:val="004776CE"/>
    <w:rsid w:val="00480EF4"/>
    <w:rsid w:val="00481E10"/>
    <w:rsid w:val="00485693"/>
    <w:rsid w:val="00491D7A"/>
    <w:rsid w:val="0049309A"/>
    <w:rsid w:val="004964C4"/>
    <w:rsid w:val="0049750C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01E1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A86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1957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10</Pages>
  <Words>2047</Words>
  <Characters>11673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8</cp:revision>
  <dcterms:created xsi:type="dcterms:W3CDTF">2014-07-03T07:52:00Z</dcterms:created>
  <dcterms:modified xsi:type="dcterms:W3CDTF">2015-05-12T12:26:00Z</dcterms:modified>
</cp:coreProperties>
</file>